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DCAFFF" w14:textId="77777777" w:rsidR="003D05C8" w:rsidRDefault="003D05C8" w:rsidP="003D05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BURTON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D587FEB" w14:textId="77777777" w:rsidR="003D05C8" w:rsidRDefault="003D05C8" w:rsidP="003D05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Sprotburgh</w:t>
      </w:r>
      <w:proofErr w:type="spellEnd"/>
      <w:r>
        <w:rPr>
          <w:rFonts w:ascii="Times New Roman" w:hAnsi="Times New Roman" w:cs="Times New Roman"/>
        </w:rPr>
        <w:t>, West Riding of Yorkshire. Carpenter.</w:t>
      </w:r>
    </w:p>
    <w:p w14:paraId="47305E5B" w14:textId="77777777" w:rsidR="003D05C8" w:rsidRDefault="003D05C8" w:rsidP="003D05C8">
      <w:pPr>
        <w:rPr>
          <w:rFonts w:ascii="Times New Roman" w:hAnsi="Times New Roman" w:cs="Times New Roman"/>
        </w:rPr>
      </w:pPr>
    </w:p>
    <w:p w14:paraId="25A0B495" w14:textId="77777777" w:rsidR="003D05C8" w:rsidRDefault="003D05C8" w:rsidP="003D05C8">
      <w:pPr>
        <w:rPr>
          <w:rFonts w:ascii="Times New Roman" w:hAnsi="Times New Roman" w:cs="Times New Roman"/>
        </w:rPr>
      </w:pPr>
    </w:p>
    <w:p w14:paraId="213C84B5" w14:textId="77777777" w:rsidR="003D05C8" w:rsidRDefault="003D05C8" w:rsidP="003D05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Tyas</w:t>
      </w:r>
      <w:proofErr w:type="spellEnd"/>
      <w:r>
        <w:rPr>
          <w:rFonts w:ascii="Times New Roman" w:hAnsi="Times New Roman" w:cs="Times New Roman"/>
        </w:rPr>
        <w:t>(q.v.) brought a plaint of debt against him, Robert Smyth of</w:t>
      </w:r>
    </w:p>
    <w:p w14:paraId="29BBDFA8" w14:textId="77777777" w:rsidR="003D05C8" w:rsidRDefault="003D05C8" w:rsidP="003D05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Bolton on </w:t>
      </w:r>
      <w:proofErr w:type="spellStart"/>
      <w:r>
        <w:rPr>
          <w:rFonts w:ascii="Times New Roman" w:hAnsi="Times New Roman" w:cs="Times New Roman"/>
        </w:rPr>
        <w:t>Dearne</w:t>
      </w:r>
      <w:proofErr w:type="spellEnd"/>
      <w:r>
        <w:rPr>
          <w:rFonts w:ascii="Times New Roman" w:hAnsi="Times New Roman" w:cs="Times New Roman"/>
        </w:rPr>
        <w:t xml:space="preserve">(q.v.), John </w:t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Tagge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Wath</w:t>
      </w:r>
      <w:proofErr w:type="spellEnd"/>
      <w:r>
        <w:rPr>
          <w:rFonts w:ascii="Times New Roman" w:hAnsi="Times New Roman" w:cs="Times New Roman"/>
        </w:rPr>
        <w:t xml:space="preserve"> by </w:t>
      </w:r>
      <w:proofErr w:type="spellStart"/>
      <w:r>
        <w:rPr>
          <w:rFonts w:ascii="Times New Roman" w:hAnsi="Times New Roman" w:cs="Times New Roman"/>
        </w:rPr>
        <w:t>Wombwell</w:t>
      </w:r>
      <w:proofErr w:type="spellEnd"/>
      <w:r>
        <w:rPr>
          <w:rFonts w:ascii="Times New Roman" w:hAnsi="Times New Roman" w:cs="Times New Roman"/>
        </w:rPr>
        <w:t xml:space="preserve">(q.v.), John James </w:t>
      </w:r>
    </w:p>
    <w:p w14:paraId="278009F2" w14:textId="77777777" w:rsidR="003D05C8" w:rsidRDefault="003D05C8" w:rsidP="003D05C8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Wath</w:t>
      </w:r>
      <w:proofErr w:type="spellEnd"/>
      <w:r>
        <w:rPr>
          <w:rFonts w:ascii="Times New Roman" w:hAnsi="Times New Roman" w:cs="Times New Roman"/>
        </w:rPr>
        <w:t xml:space="preserve"> by </w:t>
      </w:r>
      <w:proofErr w:type="spellStart"/>
      <w:r>
        <w:rPr>
          <w:rFonts w:ascii="Times New Roman" w:hAnsi="Times New Roman" w:cs="Times New Roman"/>
        </w:rPr>
        <w:t>Wombwell</w:t>
      </w:r>
      <w:proofErr w:type="spellEnd"/>
      <w:r>
        <w:rPr>
          <w:rFonts w:ascii="Times New Roman" w:hAnsi="Times New Roman" w:cs="Times New Roman"/>
        </w:rPr>
        <w:t>(q.v.) and John Marsh of Rawmarsh(q.v.).</w:t>
      </w:r>
    </w:p>
    <w:p w14:paraId="760A618D" w14:textId="77777777" w:rsidR="003D05C8" w:rsidRDefault="003D05C8" w:rsidP="003D05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742B22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74D59DC" w14:textId="77777777" w:rsidR="003D05C8" w:rsidRDefault="003D05C8" w:rsidP="003D05C8">
      <w:pPr>
        <w:rPr>
          <w:rFonts w:ascii="Times New Roman" w:hAnsi="Times New Roman" w:cs="Times New Roman"/>
        </w:rPr>
      </w:pPr>
    </w:p>
    <w:p w14:paraId="3D7CF54F" w14:textId="77777777" w:rsidR="003D05C8" w:rsidRDefault="003D05C8" w:rsidP="003D05C8">
      <w:pPr>
        <w:tabs>
          <w:tab w:val="left" w:pos="7410"/>
        </w:tabs>
        <w:rPr>
          <w:rFonts w:ascii="Times New Roman" w:hAnsi="Times New Roman" w:cs="Times New Roman"/>
        </w:rPr>
      </w:pPr>
    </w:p>
    <w:p w14:paraId="7DDBADDD" w14:textId="77777777" w:rsidR="003D05C8" w:rsidRDefault="003D05C8" w:rsidP="003D05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March 2019</w:t>
      </w:r>
    </w:p>
    <w:p w14:paraId="0A55EC57" w14:textId="77777777" w:rsidR="006B2F86" w:rsidRPr="00E71FC3" w:rsidRDefault="003D05C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225F05" w14:textId="77777777" w:rsidR="003D05C8" w:rsidRDefault="003D05C8" w:rsidP="00E71FC3">
      <w:r>
        <w:separator/>
      </w:r>
    </w:p>
  </w:endnote>
  <w:endnote w:type="continuationSeparator" w:id="0">
    <w:p w14:paraId="6D6DB064" w14:textId="77777777" w:rsidR="003D05C8" w:rsidRDefault="003D05C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501C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587B8E" w14:textId="77777777" w:rsidR="003D05C8" w:rsidRDefault="003D05C8" w:rsidP="00E71FC3">
      <w:r>
        <w:separator/>
      </w:r>
    </w:p>
  </w:footnote>
  <w:footnote w:type="continuationSeparator" w:id="0">
    <w:p w14:paraId="286EC5C1" w14:textId="77777777" w:rsidR="003D05C8" w:rsidRDefault="003D05C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5C8"/>
    <w:rsid w:val="001A7C09"/>
    <w:rsid w:val="003D05C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FA03C1"/>
  <w15:chartTrackingRefBased/>
  <w15:docId w15:val="{E1EC7689-161F-428C-9D56-E706E8E39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D05C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D05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2019-03-06T19:56:00Z</dcterms:created>
  <dcterms:modified xsi:type="dcterms:W3CDTF">2019-03-06T19:57:00Z</dcterms:modified>
</cp:coreProperties>
</file>